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FE2B3" w14:textId="016531B9" w:rsidR="002703A4" w:rsidRDefault="002703A4" w:rsidP="002703A4">
      <w:pPr>
        <w:rPr>
          <w:rFonts w:ascii="Times New Roman" w:hAnsi="Times New Roman" w:cs="Times New Roman"/>
          <w:sz w:val="24"/>
          <w:szCs w:val="24"/>
        </w:rPr>
      </w:pPr>
      <w:r>
        <w:rPr>
          <w:rFonts w:ascii="Times New Roman" w:hAnsi="Times New Roman" w:cs="Times New Roman"/>
          <w:sz w:val="24"/>
          <w:szCs w:val="24"/>
          <w:u w:val="single"/>
        </w:rPr>
        <w:t>Thomas YONGE</w:t>
      </w:r>
      <w:r>
        <w:rPr>
          <w:rFonts w:ascii="Times New Roman" w:hAnsi="Times New Roman" w:cs="Times New Roman"/>
          <w:sz w:val="24"/>
          <w:szCs w:val="24"/>
        </w:rPr>
        <w:t xml:space="preserve">       </w:t>
      </w:r>
      <w:r w:rsidR="0035442C">
        <w:rPr>
          <w:rFonts w:ascii="Times New Roman" w:hAnsi="Times New Roman" w:cs="Times New Roman"/>
          <w:sz w:val="24"/>
          <w:szCs w:val="24"/>
        </w:rPr>
        <w:t>(</w:t>
      </w:r>
      <w:r>
        <w:rPr>
          <w:rFonts w:ascii="Times New Roman" w:hAnsi="Times New Roman" w:cs="Times New Roman"/>
          <w:sz w:val="24"/>
          <w:szCs w:val="24"/>
        </w:rPr>
        <w:t>fl.1405)</w:t>
      </w:r>
    </w:p>
    <w:p w14:paraId="3678A78C" w14:textId="77777777" w:rsidR="002703A4" w:rsidRDefault="002703A4" w:rsidP="002703A4">
      <w:pPr>
        <w:rPr>
          <w:rFonts w:ascii="Times New Roman" w:hAnsi="Times New Roman" w:cs="Times New Roman"/>
          <w:sz w:val="24"/>
          <w:szCs w:val="24"/>
        </w:rPr>
      </w:pPr>
      <w:r>
        <w:rPr>
          <w:rFonts w:ascii="Times New Roman" w:hAnsi="Times New Roman" w:cs="Times New Roman"/>
          <w:sz w:val="24"/>
          <w:szCs w:val="24"/>
        </w:rPr>
        <w:t>of Bristol.</w:t>
      </w:r>
    </w:p>
    <w:p w14:paraId="4DC07A61" w14:textId="77777777" w:rsidR="002703A4" w:rsidRDefault="002703A4" w:rsidP="002703A4">
      <w:pPr>
        <w:rPr>
          <w:rFonts w:ascii="Times New Roman" w:hAnsi="Times New Roman" w:cs="Times New Roman"/>
          <w:sz w:val="24"/>
          <w:szCs w:val="24"/>
        </w:rPr>
      </w:pPr>
    </w:p>
    <w:p w14:paraId="6C23C7E2" w14:textId="38CE749F" w:rsidR="002703A4" w:rsidRDefault="002703A4" w:rsidP="002703A4">
      <w:pPr>
        <w:rPr>
          <w:rFonts w:ascii="Times New Roman" w:hAnsi="Times New Roman" w:cs="Times New Roman"/>
          <w:sz w:val="24"/>
          <w:szCs w:val="24"/>
        </w:rPr>
      </w:pPr>
    </w:p>
    <w:p w14:paraId="78AB8C17" w14:textId="77777777" w:rsidR="00681B40" w:rsidRDefault="00681B40" w:rsidP="00681B40">
      <w:pPr>
        <w:pStyle w:val="NoSpacing"/>
        <w:rPr>
          <w:rFonts w:ascii="Times New Roman" w:hAnsi="Times New Roman" w:cs="Times New Roman"/>
          <w:sz w:val="24"/>
          <w:szCs w:val="24"/>
        </w:rPr>
      </w:pPr>
      <w:r>
        <w:rPr>
          <w:rFonts w:ascii="Times New Roman" w:hAnsi="Times New Roman" w:cs="Times New Roman"/>
          <w:sz w:val="24"/>
          <w:szCs w:val="24"/>
        </w:rPr>
        <w:t>26 May 1401</w:t>
      </w:r>
      <w:r>
        <w:rPr>
          <w:rFonts w:ascii="Times New Roman" w:hAnsi="Times New Roman" w:cs="Times New Roman"/>
          <w:sz w:val="24"/>
          <w:szCs w:val="24"/>
        </w:rPr>
        <w:tab/>
        <w:t>He was one of those who were commissioned to levy and collect the tax of</w:t>
      </w:r>
    </w:p>
    <w:p w14:paraId="682A5453" w14:textId="77777777" w:rsidR="00681B40" w:rsidRDefault="00681B40" w:rsidP="00681B4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the tenth granted at the last Parliament, in the city and suburbs of Bristol.</w:t>
      </w:r>
    </w:p>
    <w:p w14:paraId="635CC2D7" w14:textId="303AC1EF" w:rsidR="00681B40" w:rsidRDefault="00681B40" w:rsidP="00681B4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p.117)</w:t>
      </w:r>
    </w:p>
    <w:p w14:paraId="1C81813C" w14:textId="77777777" w:rsidR="00681B40" w:rsidRDefault="00681B40" w:rsidP="00681B40">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2F479A1D" w14:textId="77777777" w:rsidR="00681B40" w:rsidRDefault="00681B40" w:rsidP="00681B40">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cities, boroughs and towns and from all secular lords and lay persons having</w:t>
      </w:r>
    </w:p>
    <w:p w14:paraId="50C7CFF3" w14:textId="17028C27" w:rsidR="00681B40" w:rsidRDefault="00681B40" w:rsidP="00681B40">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Bristol and suburbs, except ecclesiastical persons, the two fifteenths and two tenths granted to the King at the last Parliament.   (C.F.R. 1399-1405 p.287)</w:t>
      </w:r>
    </w:p>
    <w:p w14:paraId="33B8117A" w14:textId="77777777" w:rsidR="002703A4" w:rsidRDefault="002703A4" w:rsidP="002703A4">
      <w:pPr>
        <w:rPr>
          <w:rFonts w:ascii="Times New Roman" w:hAnsi="Times New Roman" w:cs="Times New Roman"/>
          <w:sz w:val="24"/>
          <w:szCs w:val="24"/>
        </w:rPr>
      </w:pPr>
      <w:r>
        <w:rPr>
          <w:rFonts w:ascii="Times New Roman" w:hAnsi="Times New Roman" w:cs="Times New Roman"/>
          <w:sz w:val="24"/>
          <w:szCs w:val="24"/>
        </w:rPr>
        <w:t xml:space="preserve">     Oct.1405</w:t>
      </w:r>
      <w:r>
        <w:rPr>
          <w:rFonts w:ascii="Times New Roman" w:hAnsi="Times New Roman" w:cs="Times New Roman"/>
          <w:sz w:val="24"/>
          <w:szCs w:val="24"/>
        </w:rPr>
        <w:tab/>
        <w:t>He was a candidate for Sheriff, but was not elected.</w:t>
      </w:r>
    </w:p>
    <w:p w14:paraId="37835036" w14:textId="77777777" w:rsidR="002703A4" w:rsidRDefault="002703A4" w:rsidP="002703A4">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1405-13 p.4)</w:t>
      </w:r>
    </w:p>
    <w:p w14:paraId="43A8E7C2" w14:textId="77777777" w:rsidR="002703A4" w:rsidRDefault="002703A4" w:rsidP="002703A4">
      <w:pPr>
        <w:rPr>
          <w:rFonts w:ascii="Times New Roman" w:hAnsi="Times New Roman" w:cs="Times New Roman"/>
          <w:sz w:val="24"/>
          <w:szCs w:val="24"/>
        </w:rPr>
      </w:pPr>
    </w:p>
    <w:p w14:paraId="41CFC389" w14:textId="77777777" w:rsidR="002703A4" w:rsidRDefault="002703A4" w:rsidP="002703A4">
      <w:pPr>
        <w:rPr>
          <w:rFonts w:ascii="Times New Roman" w:hAnsi="Times New Roman" w:cs="Times New Roman"/>
          <w:sz w:val="24"/>
          <w:szCs w:val="24"/>
        </w:rPr>
      </w:pPr>
    </w:p>
    <w:p w14:paraId="5A8D323D" w14:textId="592EB30F" w:rsidR="002703A4" w:rsidRDefault="002703A4" w:rsidP="002703A4">
      <w:pPr>
        <w:rPr>
          <w:rFonts w:ascii="Times New Roman" w:hAnsi="Times New Roman" w:cs="Times New Roman"/>
          <w:sz w:val="24"/>
          <w:szCs w:val="24"/>
        </w:rPr>
      </w:pPr>
      <w:r>
        <w:rPr>
          <w:rFonts w:ascii="Times New Roman" w:hAnsi="Times New Roman" w:cs="Times New Roman"/>
          <w:sz w:val="24"/>
          <w:szCs w:val="24"/>
        </w:rPr>
        <w:t>18 June 2021</w:t>
      </w:r>
    </w:p>
    <w:p w14:paraId="6F9819FE" w14:textId="27504659" w:rsidR="00681B40" w:rsidRDefault="00681B40" w:rsidP="002703A4">
      <w:pPr>
        <w:rPr>
          <w:rFonts w:ascii="Times New Roman" w:hAnsi="Times New Roman" w:cs="Times New Roman"/>
          <w:sz w:val="24"/>
          <w:szCs w:val="24"/>
        </w:rPr>
      </w:pPr>
      <w:r>
        <w:rPr>
          <w:rFonts w:ascii="Times New Roman" w:hAnsi="Times New Roman" w:cs="Times New Roman"/>
          <w:sz w:val="24"/>
          <w:szCs w:val="24"/>
        </w:rPr>
        <w:t>21 April 2022</w:t>
      </w:r>
    </w:p>
    <w:p w14:paraId="1B7ED95F"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C59C8" w14:textId="77777777" w:rsidR="00381FB2" w:rsidRDefault="00381FB2" w:rsidP="009139A6">
      <w:r>
        <w:separator/>
      </w:r>
    </w:p>
  </w:endnote>
  <w:endnote w:type="continuationSeparator" w:id="0">
    <w:p w14:paraId="19D31D96" w14:textId="77777777" w:rsidR="00381FB2" w:rsidRDefault="00381FB2"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E53E4"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B9565"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7DFAA"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A1EBE" w14:textId="77777777" w:rsidR="00381FB2" w:rsidRDefault="00381FB2" w:rsidP="009139A6">
      <w:r>
        <w:separator/>
      </w:r>
    </w:p>
  </w:footnote>
  <w:footnote w:type="continuationSeparator" w:id="0">
    <w:p w14:paraId="61E4CA7C" w14:textId="77777777" w:rsidR="00381FB2" w:rsidRDefault="00381FB2"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CFAF8"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805C6"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9048F"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3A4"/>
    <w:rsid w:val="000666E0"/>
    <w:rsid w:val="002510B7"/>
    <w:rsid w:val="002703A4"/>
    <w:rsid w:val="0035442C"/>
    <w:rsid w:val="00381FB2"/>
    <w:rsid w:val="005C130B"/>
    <w:rsid w:val="00681B40"/>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679C"/>
  <w15:chartTrackingRefBased/>
  <w15:docId w15:val="{C2E73ACD-DE0F-4E3C-8D43-BCB7625C3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3A4"/>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109</Words>
  <Characters>623</Characters>
  <Application>Microsoft Office Word</Application>
  <DocSecurity>0</DocSecurity>
  <Lines>5</Lines>
  <Paragraphs>1</Paragraphs>
  <ScaleCrop>false</ScaleCrop>
  <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3</cp:revision>
  <dcterms:created xsi:type="dcterms:W3CDTF">2021-07-02T16:27:00Z</dcterms:created>
  <dcterms:modified xsi:type="dcterms:W3CDTF">2022-04-21T11:13:00Z</dcterms:modified>
</cp:coreProperties>
</file>